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48FF17EB" w:rsidR="00790720" w:rsidRDefault="0079510E" w:rsidP="00206DEE">
      <w:pPr>
        <w:pStyle w:val="Heading1"/>
        <w:rPr>
          <w:rFonts w:cs="Arial"/>
          <w:color w:val="FF0000"/>
          <w:sz w:val="44"/>
          <w:szCs w:val="44"/>
        </w:rPr>
      </w:pPr>
      <w:r>
        <w:rPr>
          <w:rFonts w:cs="Arial"/>
          <w:sz w:val="44"/>
          <w:szCs w:val="44"/>
        </w:rPr>
        <w:t xml:space="preserve">4.1: </w:t>
      </w:r>
      <w:r w:rsidR="00D21225">
        <w:rPr>
          <w:rFonts w:cs="Arial"/>
          <w:sz w:val="44"/>
          <w:szCs w:val="44"/>
        </w:rPr>
        <w:t xml:space="preserve">Grading the </w:t>
      </w:r>
      <w:r>
        <w:rPr>
          <w:rFonts w:cs="Arial"/>
          <w:sz w:val="44"/>
          <w:szCs w:val="44"/>
        </w:rPr>
        <w:t>Tiny Pool and Flux Game Worksheet</w:t>
      </w:r>
    </w:p>
    <w:p w14:paraId="788C6402" w14:textId="77777777" w:rsidR="00D7108D" w:rsidRPr="0006442F" w:rsidRDefault="00D7108D" w:rsidP="00D7108D">
      <w:pPr>
        <w:adjustRightInd w:val="0"/>
        <w:rPr>
          <w:rFonts w:cs="Arial"/>
          <w:i/>
          <w:color w:val="0000FF"/>
          <w:szCs w:val="22"/>
        </w:rPr>
      </w:pPr>
      <w:r w:rsidRPr="0006442F">
        <w:rPr>
          <w:rFonts w:cs="Arial"/>
          <w:i/>
          <w:color w:val="0000FF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06442F">
        <w:rPr>
          <w:rFonts w:cs="Arial"/>
          <w:b/>
          <w:i/>
          <w:color w:val="0000FF"/>
          <w:szCs w:val="22"/>
        </w:rPr>
        <w:t>blue bold italics</w:t>
      </w:r>
      <w:r w:rsidRPr="0006442F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30B3B0A4" w14:textId="173EA601" w:rsidR="00D7108D" w:rsidRPr="00D7108D" w:rsidRDefault="00D7108D" w:rsidP="00D7108D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 w:rsidR="0042115E">
        <w:rPr>
          <w:rFonts w:eastAsia="Calibri" w:cs="Arial"/>
          <w:i/>
          <w:color w:val="FF0000"/>
          <w:szCs w:val="22"/>
        </w:rPr>
        <w:t>y correct answers. There are 63</w:t>
      </w:r>
      <w:r w:rsidRPr="009F27C6"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3B3E8133" w14:textId="716D1884" w:rsidR="0079510E" w:rsidRPr="00123C3D" w:rsidRDefault="00595E94" w:rsidP="00DE45F3">
      <w:pPr>
        <w:spacing w:after="0"/>
        <w:ind w:firstLine="720"/>
        <w:rPr>
          <w:rFonts w:cs="Arial"/>
          <w:szCs w:val="22"/>
        </w:rPr>
      </w:pPr>
      <w:r>
        <w:rPr>
          <w:rFonts w:cs="Arial"/>
          <w:szCs w:val="22"/>
        </w:rPr>
        <w:t xml:space="preserve">Ecosystems include carbon </w:t>
      </w:r>
      <w:r>
        <w:rPr>
          <w:rFonts w:cs="Arial"/>
          <w:b/>
          <w:szCs w:val="22"/>
        </w:rPr>
        <w:t>pools</w:t>
      </w:r>
      <w:r>
        <w:rPr>
          <w:rFonts w:cs="Arial"/>
          <w:szCs w:val="22"/>
        </w:rPr>
        <w:t>—different forms of organic carbon and CO</w:t>
      </w:r>
      <w:r w:rsidRPr="0072086B">
        <w:rPr>
          <w:rFonts w:cs="Arial"/>
          <w:szCs w:val="22"/>
          <w:vertAlign w:val="subscript"/>
        </w:rPr>
        <w:t>2</w:t>
      </w:r>
      <w:r>
        <w:rPr>
          <w:rFonts w:cs="Arial"/>
          <w:szCs w:val="22"/>
        </w:rPr>
        <w:t xml:space="preserve">—and carbon </w:t>
      </w:r>
      <w:r>
        <w:rPr>
          <w:rFonts w:cs="Arial"/>
          <w:b/>
          <w:szCs w:val="22"/>
        </w:rPr>
        <w:t>fluxes</w:t>
      </w:r>
      <w:r>
        <w:rPr>
          <w:rFonts w:cs="Arial"/>
          <w:szCs w:val="22"/>
        </w:rPr>
        <w:t xml:space="preserve">—processes </w:t>
      </w:r>
      <w:r w:rsidR="003C1F5D">
        <w:rPr>
          <w:rFonts w:cs="Arial"/>
          <w:szCs w:val="22"/>
        </w:rPr>
        <w:t xml:space="preserve">that move </w:t>
      </w:r>
      <w:r w:rsidR="0086009D">
        <w:rPr>
          <w:rFonts w:cs="Arial"/>
          <w:szCs w:val="22"/>
        </w:rPr>
        <w:t>carbon atoms from one pool to another.  Carbon</w:t>
      </w:r>
      <w:r w:rsidR="00C56BC7">
        <w:rPr>
          <w:rFonts w:cs="Arial"/>
          <w:szCs w:val="22"/>
        </w:rPr>
        <w:t xml:space="preserve"> fluxes cause</w:t>
      </w:r>
      <w:r w:rsidR="0086009D">
        <w:rPr>
          <w:rFonts w:cs="Arial"/>
          <w:szCs w:val="22"/>
        </w:rPr>
        <w:t xml:space="preserve"> pools </w:t>
      </w:r>
      <w:r w:rsidR="00C56BC7">
        <w:rPr>
          <w:rFonts w:cs="Arial"/>
          <w:szCs w:val="22"/>
        </w:rPr>
        <w:t>to</w:t>
      </w:r>
      <w:r w:rsidR="0086009D">
        <w:rPr>
          <w:rFonts w:cs="Arial"/>
          <w:szCs w:val="22"/>
        </w:rPr>
        <w:t xml:space="preserve"> get bigger or smaller</w:t>
      </w:r>
      <w:r w:rsidR="00C56BC7">
        <w:rPr>
          <w:rFonts w:cs="Arial"/>
          <w:szCs w:val="22"/>
        </w:rPr>
        <w:t xml:space="preserve">.  You can see how this works by playing the </w:t>
      </w:r>
      <w:r w:rsidR="00B033A4">
        <w:rPr>
          <w:rFonts w:cs="Arial"/>
          <w:szCs w:val="22"/>
        </w:rPr>
        <w:t xml:space="preserve">Tiny Pool and Flux Game. </w:t>
      </w:r>
      <w:r w:rsidR="00DB00DC">
        <w:rPr>
          <w:rFonts w:cs="Arial"/>
          <w:szCs w:val="22"/>
        </w:rPr>
        <w:t>This game has a tiny ecosystem that has 10 carbon atoms, two carbon pools (Atmospheric and Organic Carbon) and two carbon fluxes (Photosynthesis and Cellular Respiration).</w:t>
      </w:r>
    </w:p>
    <w:p w14:paraId="67EF6062" w14:textId="32374840" w:rsidR="007526C4" w:rsidRDefault="00CB2F35" w:rsidP="001227DB">
      <w:pPr>
        <w:pStyle w:val="Heading2"/>
      </w:pPr>
      <w:r>
        <w:t xml:space="preserve">A. </w:t>
      </w:r>
      <w:r w:rsidR="00EA1B17">
        <w:t>Playing the Game</w:t>
      </w:r>
    </w:p>
    <w:p w14:paraId="4A6D13A0" w14:textId="301B49F3" w:rsidR="00EA1B17" w:rsidRDefault="00EA1B17" w:rsidP="00EA1B17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Here’s what you will need besides this worksheet:</w:t>
      </w:r>
    </w:p>
    <w:p w14:paraId="5596B857" w14:textId="77777777" w:rsidR="00EA1B17" w:rsidRDefault="00EA1B17" w:rsidP="00EA1B17">
      <w:pPr>
        <w:pStyle w:val="ListParagraph"/>
      </w:pPr>
      <w:r>
        <w:t>The Tiny Pool and Flux Placemat</w:t>
      </w:r>
    </w:p>
    <w:p w14:paraId="122ACBEF" w14:textId="77777777" w:rsidR="00EA1B17" w:rsidRDefault="00EA1B17" w:rsidP="00EA1B17">
      <w:pPr>
        <w:pStyle w:val="ListParagraph"/>
      </w:pPr>
      <w:r>
        <w:t>10 carbon atoms (from your molecule kits, or other counters such as pennies)</w:t>
      </w:r>
    </w:p>
    <w:p w14:paraId="0D13A503" w14:textId="35730088" w:rsidR="00EA1B17" w:rsidRDefault="00EA1B17" w:rsidP="00EA1B17">
      <w:r>
        <w:t xml:space="preserve">Each scenario in the tables below is a different </w:t>
      </w:r>
      <w:r w:rsidR="00DB00DC">
        <w:t xml:space="preserve">game.  </w:t>
      </w:r>
      <w:r>
        <w:t>Here’s how to play:</w:t>
      </w:r>
    </w:p>
    <w:p w14:paraId="03C256D8" w14:textId="7386BD34" w:rsidR="00EA1B17" w:rsidRDefault="00EA1B17" w:rsidP="00EA1B17">
      <w:pPr>
        <w:pStyle w:val="ListParagraph"/>
      </w:pPr>
      <w:r>
        <w:t>You sta</w:t>
      </w:r>
      <w:r w:rsidR="00DB00DC">
        <w:t>rt the game by looking</w:t>
      </w:r>
      <w:r w:rsidR="00CD4BA1">
        <w:t xml:space="preserve"> at the numbers for</w:t>
      </w:r>
      <w:r w:rsidR="00DB00DC">
        <w:t xml:space="preserve"> Year 0 in the table.  If it has numbers, put those numbers</w:t>
      </w:r>
      <w:r w:rsidR="00CD4BA1">
        <w:t xml:space="preserve"> of atoms</w:t>
      </w:r>
      <w:r w:rsidR="00DB00DC">
        <w:t xml:space="preserve"> in the Organic and Atmospheric Pools if there are no numbers, decide how many atoms to put in each pool. Put two different-colored dots on the graph showing how many atoms are in each pool.</w:t>
      </w:r>
    </w:p>
    <w:p w14:paraId="599EC50D" w14:textId="4F3BABDB" w:rsidR="00DB00DC" w:rsidRDefault="00DB00DC" w:rsidP="00EA1B17">
      <w:pPr>
        <w:pStyle w:val="ListParagraph"/>
      </w:pPr>
      <w:r>
        <w:t>Each game has five turns of one year each.  For each turn you:</w:t>
      </w:r>
    </w:p>
    <w:p w14:paraId="7F9D43B6" w14:textId="22F05D24" w:rsidR="00DB00DC" w:rsidRDefault="00DB00DC" w:rsidP="00DB00DC">
      <w:pPr>
        <w:pStyle w:val="ListParagraph"/>
        <w:numPr>
          <w:ilvl w:val="1"/>
          <w:numId w:val="24"/>
        </w:numPr>
      </w:pPr>
      <w:r>
        <w:t>Move the numbers of atoms showing in the two fluxes.</w:t>
      </w:r>
    </w:p>
    <w:p w14:paraId="58BB426E" w14:textId="0A998F9E" w:rsidR="00DB00DC" w:rsidRDefault="00DB00DC" w:rsidP="00DB00DC">
      <w:pPr>
        <w:pStyle w:val="ListParagraph"/>
        <w:numPr>
          <w:ilvl w:val="1"/>
          <w:numId w:val="24"/>
        </w:numPr>
      </w:pPr>
      <w:r>
        <w:t>Record the new numbers of atoms in each pool</w:t>
      </w:r>
    </w:p>
    <w:p w14:paraId="703DB6C5" w14:textId="573BB2D2" w:rsidR="00DB00DC" w:rsidRPr="00595E94" w:rsidRDefault="00DB00DC" w:rsidP="00DB00DC">
      <w:pPr>
        <w:pStyle w:val="ListParagraph"/>
        <w:numPr>
          <w:ilvl w:val="1"/>
          <w:numId w:val="24"/>
        </w:numPr>
      </w:pPr>
      <w:r>
        <w:t>Put new dots on the graph for each pool and connect the dots with lines.</w:t>
      </w:r>
    </w:p>
    <w:p w14:paraId="6F591629" w14:textId="77777777" w:rsidR="0079510E" w:rsidRDefault="0079510E" w:rsidP="00422CFB">
      <w:pPr>
        <w:spacing w:after="0"/>
      </w:pPr>
    </w:p>
    <w:p w14:paraId="000C4183" w14:textId="77777777" w:rsidR="00D7108D" w:rsidRDefault="00D7108D" w:rsidP="00422CFB">
      <w:pPr>
        <w:spacing w:after="0"/>
      </w:pPr>
    </w:p>
    <w:p w14:paraId="7139E699" w14:textId="77777777" w:rsidR="00D7108D" w:rsidRDefault="00D7108D" w:rsidP="00422CFB">
      <w:pPr>
        <w:spacing w:after="0"/>
      </w:pPr>
    </w:p>
    <w:p w14:paraId="55507BA3" w14:textId="77777777" w:rsidR="00D7108D" w:rsidRDefault="00D7108D" w:rsidP="00422CFB">
      <w:pPr>
        <w:spacing w:after="0"/>
      </w:pPr>
    </w:p>
    <w:p w14:paraId="0BA3EDAA" w14:textId="77777777" w:rsidR="00D7108D" w:rsidRDefault="00D7108D" w:rsidP="00422CFB">
      <w:pPr>
        <w:spacing w:after="0"/>
      </w:pPr>
    </w:p>
    <w:p w14:paraId="2AE1573E" w14:textId="77777777" w:rsidR="00D7108D" w:rsidRDefault="00D7108D" w:rsidP="00422CFB">
      <w:pPr>
        <w:spacing w:after="0"/>
      </w:pPr>
    </w:p>
    <w:p w14:paraId="21DCC01D" w14:textId="77777777" w:rsidR="00D7108D" w:rsidRDefault="00D7108D" w:rsidP="00422CFB">
      <w:pPr>
        <w:spacing w:after="0"/>
      </w:pPr>
    </w:p>
    <w:p w14:paraId="2CC2E32A" w14:textId="77777777" w:rsidR="00D7108D" w:rsidRDefault="00D7108D" w:rsidP="00422CFB">
      <w:pPr>
        <w:spacing w:after="0"/>
      </w:pPr>
    </w:p>
    <w:p w14:paraId="4B9198CD" w14:textId="77777777" w:rsidR="00D7108D" w:rsidRDefault="00D7108D" w:rsidP="00422CFB">
      <w:pPr>
        <w:spacing w:after="0"/>
      </w:pPr>
    </w:p>
    <w:p w14:paraId="2B9FC272" w14:textId="77777777" w:rsidR="00D7108D" w:rsidRDefault="00D7108D" w:rsidP="00422CFB">
      <w:pPr>
        <w:spacing w:after="0"/>
      </w:pPr>
    </w:p>
    <w:p w14:paraId="2AF35E51" w14:textId="77777777" w:rsidR="00D7108D" w:rsidRDefault="00D7108D" w:rsidP="00422CFB">
      <w:pPr>
        <w:spacing w:after="0"/>
      </w:pPr>
    </w:p>
    <w:p w14:paraId="5576072A" w14:textId="77777777" w:rsidR="00D7108D" w:rsidRDefault="00D7108D" w:rsidP="00422CFB">
      <w:pPr>
        <w:spacing w:after="0"/>
      </w:pPr>
    </w:p>
    <w:p w14:paraId="2BFDC9E0" w14:textId="77777777" w:rsidR="00D7108D" w:rsidRDefault="00D7108D" w:rsidP="00422CFB">
      <w:pPr>
        <w:spacing w:after="0"/>
      </w:pPr>
    </w:p>
    <w:p w14:paraId="42365444" w14:textId="77777777" w:rsidR="00D7108D" w:rsidRDefault="00D7108D" w:rsidP="00422CFB">
      <w:pPr>
        <w:spacing w:after="0"/>
      </w:pPr>
    </w:p>
    <w:p w14:paraId="394B8FE4" w14:textId="77777777" w:rsidR="00D7108D" w:rsidRDefault="00D7108D" w:rsidP="00422CFB">
      <w:pPr>
        <w:spacing w:after="0"/>
      </w:pPr>
    </w:p>
    <w:p w14:paraId="22DBF9D8" w14:textId="77777777" w:rsidR="00D7108D" w:rsidRDefault="00D7108D" w:rsidP="00422CFB">
      <w:pPr>
        <w:spacing w:after="0"/>
      </w:pPr>
    </w:p>
    <w:p w14:paraId="6C0C890A" w14:textId="77777777" w:rsidR="00D7108D" w:rsidRDefault="00D7108D" w:rsidP="00422CFB">
      <w:pPr>
        <w:spacing w:after="0"/>
      </w:pPr>
    </w:p>
    <w:p w14:paraId="34528CD5" w14:textId="7EC19C42" w:rsidR="00D7108D" w:rsidRPr="0079510E" w:rsidRDefault="00D7108D" w:rsidP="00422CFB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661"/>
        <w:gridCol w:w="1600"/>
        <w:gridCol w:w="630"/>
        <w:gridCol w:w="2065"/>
      </w:tblGrid>
      <w:tr w:rsidR="0079510E" w:rsidRPr="00C75714" w14:paraId="62B95E97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47B415E9" w14:textId="76AAEB05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lastRenderedPageBreak/>
              <w:t>Scenario #</w:t>
            </w:r>
            <w:r>
              <w:rPr>
                <w:rFonts w:cs="Arial"/>
                <w:b/>
                <w:szCs w:val="22"/>
              </w:rPr>
              <w:t>1</w:t>
            </w:r>
            <w:r w:rsidR="00422CFB">
              <w:rPr>
                <w:rFonts w:cs="Arial"/>
                <w:b/>
                <w:szCs w:val="22"/>
              </w:rPr>
              <w:t>: Balanced Fluxes</w:t>
            </w:r>
          </w:p>
        </w:tc>
      </w:tr>
      <w:tr w:rsidR="0079510E" w:rsidRPr="00C75714" w14:paraId="7D3A86DA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C6EA39D" w14:textId="77777777" w:rsidR="0079510E" w:rsidRPr="00C75714" w:rsidRDefault="0079510E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3B87B94B" w14:textId="3717CD9B" w:rsidR="0079510E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>2</w:t>
            </w:r>
            <w:r w:rsidR="0079510E">
              <w:rPr>
                <w:rFonts w:cs="Arial"/>
                <w:b/>
                <w:color w:val="0070C0"/>
                <w:szCs w:val="22"/>
              </w:rPr>
              <w:t xml:space="preserve"> </w:t>
            </w:r>
            <w:r w:rsidR="0079510E"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60DC4471" w14:textId="58502CA1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79510E" w:rsidRPr="00C75714" w14:paraId="69D1E1C9" w14:textId="77777777" w:rsidTr="002C1FC9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4954574D" w14:textId="77777777" w:rsidR="0079510E" w:rsidRPr="00C75714" w:rsidRDefault="0079510E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43A5F36C" w14:textId="19CFB53D" w:rsidR="0079510E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>2</w:t>
            </w:r>
            <w:r w:rsidR="0079510E"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79510E"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661" w:type="dxa"/>
            <w:tcBorders>
              <w:left w:val="nil"/>
            </w:tcBorders>
            <w:vAlign w:val="center"/>
          </w:tcPr>
          <w:p w14:paraId="507856E4" w14:textId="1555BA91" w:rsidR="0079510E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D7F8B32" wp14:editId="015589A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288290" cy="109855"/>
                      <wp:effectExtent l="12700" t="12700" r="16510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2745D" id="Rectangle 16" o:spid="_x0000_s1026" style="position:absolute;margin-left:-.25pt;margin-top:3.45pt;width:22.7pt;height:8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33AA4ECE" w14:textId="3E6D8896" w:rsidR="0079510E" w:rsidRPr="00C75714" w:rsidRDefault="00CB2F35" w:rsidP="00E70568">
            <w:pPr>
              <w:adjustRightInd w:val="0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B0F6D1" wp14:editId="4DEABD9C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225425</wp:posOffset>
                      </wp:positionV>
                      <wp:extent cx="2132965" cy="2629535"/>
                      <wp:effectExtent l="0" t="0" r="635" b="12065"/>
                      <wp:wrapNone/>
                      <wp:docPr id="82" name="Group 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83" name="Text Box 83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59152B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0B8DB2FE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6187FBB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4E9116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C4CBE61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7309104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D381103" w14:textId="77777777" w:rsidR="0079510E" w:rsidRPr="00C42E54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3AF1494D" w14:textId="77777777" w:rsidR="0079510E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595E510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2818BB3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ED939A7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E859D9A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6FBE003" w14:textId="1B8C5CD9" w:rsidR="00A65CBE" w:rsidRPr="00C42E54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7CD760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034F6ED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AF1D7E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AF3E79E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84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CBA4312" w14:textId="77777777" w:rsidR="0079510E" w:rsidRPr="00932A0F" w:rsidRDefault="0079510E" w:rsidP="0079510E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6" name="Picture 8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B0F6D1" id="Group 82" o:spid="_x0000_s1026" style="position:absolute;margin-left:5.5pt;margin-top:17.75pt;width:167.95pt;height:207.05pt;z-index:251659264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&#13;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3" o:spid="_x0000_s1027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" filled="f" stroked="f">
                        <v:textbox>
                          <w:txbxContent>
                            <w:p w14:paraId="0359152B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0B8DB2FE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6187FBB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4E9116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C4CBE61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7309104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D381103" w14:textId="77777777" w:rsidR="0079510E" w:rsidRPr="00C42E54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3AF1494D" w14:textId="77777777" w:rsidR="0079510E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595E510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2818BB3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ED939A7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E859D9A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6FBE003" w14:textId="1B8C5CD9" w:rsidR="00A65CBE" w:rsidRPr="00C42E54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7CD760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034F6ED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AF1D7E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AF3E79E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84" o:spid="_x0000_s1028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" filled="f" stroked="f">
                        <v:textbox style="layout-flow:vertical-ideographic" inset="0,0,0,0">
                          <w:txbxContent>
                            <w:p w14:paraId="4CBA4312" w14:textId="77777777" w:rsidR="0079510E" w:rsidRPr="00932A0F" w:rsidRDefault="0079510E" w:rsidP="0079510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6" o:spid="_x0000_s1029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">
                        <v:imagedata r:id="rId8" o:title=""/>
                      </v:shape>
                    </v:group>
                  </w:pict>
                </mc:Fallback>
              </mc:AlternateContent>
            </w:r>
            <w:r w:rsidR="0079510E">
              <w:rPr>
                <w:rFonts w:cs="Arial"/>
                <w:b/>
                <w:szCs w:val="22"/>
              </w:rPr>
              <w:t>organic</w:t>
            </w:r>
            <w:r w:rsidR="0079510E"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279E16D8" w14:textId="598B1959" w:rsidR="0079510E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8585E59" wp14:editId="01284F3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33655</wp:posOffset>
                      </wp:positionV>
                      <wp:extent cx="288290" cy="109855"/>
                      <wp:effectExtent l="12700" t="12700" r="16510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D89C4" id="Rectangle 15" o:spid="_x0000_s1026" style="position:absolute;margin-left:-.1pt;margin-top:2.65pt;width:22.7pt;height:8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 w14:paraId="76DF266C" w14:textId="77777777" w:rsidR="0079510E" w:rsidRPr="00C75714" w:rsidRDefault="0079510E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79510E" w:rsidRPr="00C75714" w14:paraId="41F0C76D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3CFD33B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46E757E6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3423E7C0" w14:textId="77777777" w:rsidR="0079510E" w:rsidRPr="003B23F0" w:rsidRDefault="0079510E" w:rsidP="00DB00DC">
            <w:pPr>
              <w:adjustRightInd w:val="0"/>
              <w:spacing w:after="0" w:line="276" w:lineRule="auto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607E7861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6EDD13F3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32535501" w14:textId="12F972AB" w:rsidR="0079510E" w:rsidRPr="00C75714" w:rsidRDefault="00BC5B2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8213F6A" wp14:editId="4B8F4C4D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1513840</wp:posOffset>
                      </wp:positionV>
                      <wp:extent cx="1676400" cy="0"/>
                      <wp:effectExtent l="50800" t="25400" r="76200" b="10160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416EE" id="Straight Connector 1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2pt,119.2pt" to="203.2pt,11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" strokecolor="#7030a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0" allowOverlap="1" wp14:anchorId="25B2C276" wp14:editId="3E53A650">
                      <wp:simplePos x="0" y="0"/>
                      <wp:positionH relativeFrom="column">
                        <wp:posOffset>3943350</wp:posOffset>
                      </wp:positionH>
                      <wp:positionV relativeFrom="page">
                        <wp:posOffset>2703195</wp:posOffset>
                      </wp:positionV>
                      <wp:extent cx="1673225" cy="0"/>
                      <wp:effectExtent l="0" t="0" r="28575" b="2540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2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prstDash val="dash"/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900AAE" id="Straight Connector 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310.5pt,212.85pt" to="442.25pt,21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" o:allowincell="f" strokecolor="#00b050" strokeweight="2pt">
                      <v:stroke dashstyle="dash"/>
                      <w10:wrap anchory="page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0D0561A" wp14:editId="1AFB4438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2435860</wp:posOffset>
                      </wp:positionV>
                      <wp:extent cx="1945005" cy="444500"/>
                      <wp:effectExtent l="0" t="0" r="0" b="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BC3343" w14:textId="77777777" w:rsidR="00BC5B29" w:rsidRPr="006F0DAE" w:rsidRDefault="00BC5B29" w:rsidP="00BC5B2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0561A" id="Text Box 22" o:spid="_x0000_s1030" type="#_x0000_t202" style="position:absolute;left:0;text-align:left;margin-left:62.05pt;margin-top:191.8pt;width:153.15pt;height: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" filled="f" stroked="f">
                      <v:textbox>
                        <w:txbxContent>
                          <w:p w14:paraId="21BC3343" w14:textId="77777777" w:rsidR="00BC5B29" w:rsidRPr="006F0DAE" w:rsidRDefault="00BC5B29" w:rsidP="00BC5B2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9510E" w:rsidRPr="00C75714" w14:paraId="4AACBA67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1F860D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4D667850" w14:textId="5B1B7F40" w:rsidR="0079510E" w:rsidRPr="00FB6ED1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422CFB">
              <w:rPr>
                <w:rFonts w:cs="Arial"/>
                <w:b/>
                <w:color w:val="002060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6F227BDD" w14:textId="48EDA7F2" w:rsidR="0079510E" w:rsidRPr="00FB6ED1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422CFB">
              <w:rPr>
                <w:rFonts w:cs="Arial"/>
                <w:b/>
                <w:color w:val="002060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18F6AF38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0C7AADF7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F77F10F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1767BF04" w14:textId="649498DE" w:rsidR="0079510E" w:rsidRPr="00D7108D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0217CBE2" w14:textId="7EDB835E" w:rsidR="0079510E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65F53EE4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7108D" w:rsidRPr="00C75714" w14:paraId="3AE5489B" w14:textId="77777777" w:rsidTr="00A0191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708DE2" w14:textId="7777777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</w:tcPr>
          <w:p w14:paraId="4DFFF6EF" w14:textId="07FCD93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 w:rsidRPr="00736918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6FB114E0" w14:textId="70692E18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777ABE59" w14:textId="77777777" w:rsidR="00D7108D" w:rsidRPr="00C75714" w:rsidRDefault="00D7108D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7108D" w:rsidRPr="00C75714" w14:paraId="4E248E18" w14:textId="77777777" w:rsidTr="00A0191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91F27EC" w14:textId="7777777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</w:tcPr>
          <w:p w14:paraId="0B4B3266" w14:textId="0A25D9A4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 w:rsidRPr="00736918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5ED9263B" w14:textId="20C0179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4B9C8198" w14:textId="77777777" w:rsidR="00D7108D" w:rsidRPr="00C75714" w:rsidRDefault="00D7108D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7108D" w:rsidRPr="00C75714" w14:paraId="72AC04C2" w14:textId="77777777" w:rsidTr="00A0191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6BFB71" w14:textId="7777777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</w:tcPr>
          <w:p w14:paraId="289A1E41" w14:textId="691B2711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 w:rsidRPr="00736918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3B87755C" w14:textId="6767B3B6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56AE2AC7" w14:textId="77777777" w:rsidR="00D7108D" w:rsidRPr="00C75714" w:rsidRDefault="00D7108D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7108D" w:rsidRPr="00C75714" w14:paraId="2F27503A" w14:textId="77777777" w:rsidTr="00A0191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3F78F7" w14:textId="77777777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</w:tcPr>
          <w:p w14:paraId="3A108A8D" w14:textId="51B6A3BF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 w:rsidRPr="00736918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27A00F80" w14:textId="3CC895F5" w:rsidR="00D7108D" w:rsidRPr="00C75714" w:rsidRDefault="00D7108D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  <w:r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427F77E4" w14:textId="77777777" w:rsidR="00D7108D" w:rsidRPr="00C75714" w:rsidRDefault="00D7108D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43241228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123D9837" w14:textId="0B438ADB" w:rsidR="0079510E" w:rsidRPr="00411086" w:rsidRDefault="0079510E" w:rsidP="00422CFB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42814EC0" w14:textId="21A13041" w:rsidR="0079510E" w:rsidRPr="00D7108D" w:rsidRDefault="0079510E" w:rsidP="00E70568">
            <w:pPr>
              <w:adjustRightInd w:val="0"/>
              <w:rPr>
                <w:rFonts w:cs="Arial"/>
                <w:b/>
                <w:i/>
                <w:color w:val="0432FF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  <w:r w:rsidR="00D7108D">
              <w:rPr>
                <w:rFonts w:cs="Arial"/>
              </w:rPr>
              <w:t xml:space="preserve"> </w:t>
            </w:r>
            <w:r w:rsidR="00D7108D" w:rsidRPr="009A3422">
              <w:rPr>
                <w:rFonts w:cs="Arial"/>
                <w:b/>
                <w:i/>
                <w:color w:val="0432FF"/>
                <w:sz w:val="20"/>
              </w:rPr>
              <w:t>The amount of organic carbon is staying the same.</w:t>
            </w:r>
          </w:p>
          <w:p w14:paraId="2C36B99C" w14:textId="0107297F" w:rsidR="0079510E" w:rsidRPr="00D7108D" w:rsidRDefault="00422CFB" w:rsidP="00E70568">
            <w:pPr>
              <w:adjustRightInd w:val="0"/>
              <w:rPr>
                <w:rFonts w:cs="Arial"/>
                <w:b/>
                <w:i/>
                <w:color w:val="0432FF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  <w:r w:rsidR="00D7108D" w:rsidRPr="00DF0663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D7108D" w:rsidRPr="009A3422">
              <w:rPr>
                <w:rFonts w:cs="Arial"/>
                <w:b/>
                <w:i/>
                <w:color w:val="0432FF"/>
                <w:sz w:val="20"/>
              </w:rPr>
              <w:t>Any two fluxes that are the same</w:t>
            </w:r>
          </w:p>
          <w:p w14:paraId="779ADE00" w14:textId="7DF29462" w:rsidR="00422CFB" w:rsidRPr="00DF0663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75B702D9" w14:textId="3932B9EB" w:rsidR="00422CFB" w:rsidRPr="00C75714" w:rsidRDefault="00422CFB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08F53CA4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9D9534F" w14:textId="46E80B02" w:rsidR="0079510E" w:rsidRPr="009A3422" w:rsidRDefault="009A3422" w:rsidP="0079510E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t>1 point for each answer. 2 points for graph.</w:t>
      </w:r>
    </w:p>
    <w:p w14:paraId="5CC30E11" w14:textId="040B772F" w:rsidR="009A3422" w:rsidRPr="009A3422" w:rsidRDefault="009A3422" w:rsidP="0079510E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t>15 points total.</w:t>
      </w:r>
    </w:p>
    <w:p w14:paraId="5027C04A" w14:textId="77777777" w:rsidR="00422CFB" w:rsidRPr="0079510E" w:rsidRDefault="00422CFB" w:rsidP="00422CFB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551"/>
        <w:gridCol w:w="1710"/>
        <w:gridCol w:w="540"/>
        <w:gridCol w:w="2155"/>
      </w:tblGrid>
      <w:tr w:rsidR="00422CFB" w:rsidRPr="00C75714" w14:paraId="08D2367C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2008B346" w14:textId="15BF6AF6" w:rsidR="00422CFB" w:rsidRPr="00C75714" w:rsidRDefault="00422CFB" w:rsidP="00422CFB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Scenario #</w:t>
            </w:r>
            <w:r>
              <w:rPr>
                <w:rFonts w:cs="Arial"/>
                <w:b/>
                <w:szCs w:val="22"/>
              </w:rPr>
              <w:t>2: Unbalanced Fluxes</w:t>
            </w:r>
          </w:p>
        </w:tc>
      </w:tr>
      <w:tr w:rsidR="00422CFB" w:rsidRPr="00C75714" w14:paraId="1B824F18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0380F36A" w14:textId="77777777" w:rsidR="00422CFB" w:rsidRPr="00C75714" w:rsidRDefault="00422CFB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0506DE1D" w14:textId="77777777" w:rsidR="00422CFB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2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73839F47" w14:textId="2DE99774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422CFB" w:rsidRPr="00C75714" w14:paraId="11315987" w14:textId="77777777" w:rsidTr="002C1FC9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1211F90" w14:textId="77777777" w:rsidR="00422CFB" w:rsidRPr="00C75714" w:rsidRDefault="00422CFB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EC4BAF8" w14:textId="53BE6742" w:rsidR="00422CFB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3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551" w:type="dxa"/>
            <w:tcBorders>
              <w:left w:val="nil"/>
            </w:tcBorders>
            <w:vAlign w:val="center"/>
          </w:tcPr>
          <w:p w14:paraId="7C45860B" w14:textId="734AEE6D" w:rsidR="00422CFB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E7708D1" wp14:editId="60202AF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31115</wp:posOffset>
                      </wp:positionV>
                      <wp:extent cx="288290" cy="109855"/>
                      <wp:effectExtent l="12700" t="12700" r="16510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998D2" id="Rectangle 8" o:spid="_x0000_s1026" style="position:absolute;margin-left:-3.05pt;margin-top:2.45pt;width:22.7pt;height:8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710" w:type="dxa"/>
            <w:tcBorders>
              <w:left w:val="nil"/>
            </w:tcBorders>
            <w:vAlign w:val="center"/>
          </w:tcPr>
          <w:p w14:paraId="12345EEB" w14:textId="5EB80FB2" w:rsidR="00422CFB" w:rsidRPr="00C75714" w:rsidRDefault="00422CFB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540" w:type="dxa"/>
            <w:tcBorders>
              <w:left w:val="nil"/>
            </w:tcBorders>
            <w:vAlign w:val="center"/>
          </w:tcPr>
          <w:p w14:paraId="7E2A07DA" w14:textId="49A4A723" w:rsidR="00422CFB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CACD2EA" wp14:editId="4150094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31750</wp:posOffset>
                      </wp:positionV>
                      <wp:extent cx="288290" cy="109855"/>
                      <wp:effectExtent l="12700" t="12700" r="16510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CC824" id="Rectangle 4" o:spid="_x0000_s1026" style="position:absolute;margin-left:-3.2pt;margin-top:2.5pt;width:22.7pt;height:8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155" w:type="dxa"/>
            <w:tcBorders>
              <w:left w:val="nil"/>
            </w:tcBorders>
            <w:vAlign w:val="center"/>
          </w:tcPr>
          <w:p w14:paraId="2D7C3606" w14:textId="77777777" w:rsidR="00422CFB" w:rsidRPr="00C75714" w:rsidRDefault="00422CFB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422CFB" w:rsidRPr="00C75714" w14:paraId="36D3E76E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D443F40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2E3B3E5C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31D42D88" w14:textId="77777777" w:rsidR="00422CFB" w:rsidRPr="003B23F0" w:rsidRDefault="00422CFB" w:rsidP="00CC0CE7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33E399A4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3D89FD3F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71C53D77" w14:textId="0B00F42B" w:rsidR="00422CFB" w:rsidRPr="00C75714" w:rsidRDefault="00BC5B2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6540441" wp14:editId="0C395357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1264285</wp:posOffset>
                      </wp:positionV>
                      <wp:extent cx="1676400" cy="1139190"/>
                      <wp:effectExtent l="50800" t="25400" r="76200" b="10541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11391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6C2792" id="Straight Connector 1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1pt,99.55pt" to="197.1pt,189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" strokecolor="#00b050" strokeweight="2pt">
                      <v:stroke dashstyle="dash"/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1A2CACA" wp14:editId="5F1CC849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94615</wp:posOffset>
                      </wp:positionV>
                      <wp:extent cx="1676400" cy="1139190"/>
                      <wp:effectExtent l="0" t="0" r="25400" b="2921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0" cy="11391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7030A0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5575F" id="Straight Connector 12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pt,7.45pt" to="197pt,9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" strokecolor="#7030a0" strokeweight="2pt"/>
                  </w:pict>
                </mc:Fallback>
              </mc:AlternateContent>
            </w:r>
            <w:r w:rsidR="002C1FC9"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1F07D259" wp14:editId="0E0DF6CD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-48260</wp:posOffset>
                      </wp:positionV>
                      <wp:extent cx="2132965" cy="2629535"/>
                      <wp:effectExtent l="0" t="0" r="635" b="0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50" name="Text Box 50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92705E9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591A8D17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AA39633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C6237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C4BF04F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84F039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A4A235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193B2FEE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EAA7716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CA72E41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4A65458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BFEA0EB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2700F0B" w14:textId="72D000C3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FFDF142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C1D7021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638545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4FC7565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Text Box 51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430688E" w14:textId="77777777" w:rsidR="00422CFB" w:rsidRPr="00932A0F" w:rsidRDefault="00422CFB" w:rsidP="00422CF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" name="Picture 5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7D259" id="Group 49" o:spid="_x0000_s1031" style="position:absolute;left:0;text-align:left;margin-left:32.15pt;margin-top:-3.8pt;width:167.95pt;height:207.05pt;z-index:251683840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">
                      <v:shape id="Text Box 50" o:spid="_x0000_s1032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" filled="f" stroked="f">
                        <v:textbox>
                          <w:txbxContent>
                            <w:p w14:paraId="292705E9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591A8D17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AA39633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C6237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C4BF04F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84F039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A4A235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193B2FEE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EAA7716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CA72E41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4A65458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BFEA0EB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2700F0B" w14:textId="72D000C3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FFDF142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C1D7021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638545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4FC7565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51" o:spid="_x0000_s1033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" filled="f" stroked="f">
                        <v:textbox style="layout-flow:vertical-ideographic" inset="0,0,0,0">
                          <w:txbxContent>
                            <w:p w14:paraId="0430688E" w14:textId="77777777" w:rsidR="00422CFB" w:rsidRPr="00932A0F" w:rsidRDefault="00422CFB" w:rsidP="00422CF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52" o:spid="_x0000_s1034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">
                        <v:imagedata r:id="rId8" o:title=""/>
                      </v:shape>
                    </v:group>
                  </w:pict>
                </mc:Fallback>
              </mc:AlternateContent>
            </w:r>
            <w:r w:rsidR="002C1FC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62BABAD" wp14:editId="2A417B57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2375535</wp:posOffset>
                      </wp:positionV>
                      <wp:extent cx="1945005" cy="444500"/>
                      <wp:effectExtent l="0" t="0" r="0" b="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10307B" w14:textId="77777777" w:rsidR="002C1FC9" w:rsidRPr="006F0DAE" w:rsidRDefault="002C1FC9" w:rsidP="002C1F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BABAD" id="Text Box 21" o:spid="_x0000_s1035" type="#_x0000_t202" style="position:absolute;left:0;text-align:left;margin-left:55.1pt;margin-top:187.05pt;width:153.15pt;height: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" filled="f" stroked="f">
                      <v:textbox>
                        <w:txbxContent>
                          <w:p w14:paraId="4510307B" w14:textId="77777777" w:rsidR="002C1FC9" w:rsidRPr="006F0DAE" w:rsidRDefault="002C1FC9" w:rsidP="002C1F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22CFB" w:rsidRPr="00C75714" w14:paraId="76D49D6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A6241B2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67F4898" w14:textId="4A8C3481" w:rsidR="00422CFB" w:rsidRPr="00FB6ED1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5</w:t>
            </w:r>
          </w:p>
        </w:tc>
        <w:tc>
          <w:tcPr>
            <w:tcW w:w="2149" w:type="dxa"/>
            <w:vAlign w:val="center"/>
          </w:tcPr>
          <w:p w14:paraId="7C10BDAA" w14:textId="7FC7176B" w:rsidR="00422CFB" w:rsidRPr="00FB6ED1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5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294929C8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9F2C68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A801D0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295A70CA" w14:textId="7A6B8B91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2149" w:type="dxa"/>
            <w:vAlign w:val="center"/>
          </w:tcPr>
          <w:p w14:paraId="0DA5C243" w14:textId="136FA66C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2B1A45C1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764E863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1B79CA2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5C00E065" w14:textId="0AD6231A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2149" w:type="dxa"/>
            <w:vAlign w:val="center"/>
          </w:tcPr>
          <w:p w14:paraId="28AD71F6" w14:textId="3D502A1E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7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20F9BA18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1739EC93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533E43F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12C82D44" w14:textId="540D65CD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2</w:t>
            </w:r>
          </w:p>
        </w:tc>
        <w:tc>
          <w:tcPr>
            <w:tcW w:w="2149" w:type="dxa"/>
            <w:vAlign w:val="center"/>
          </w:tcPr>
          <w:p w14:paraId="247D3E28" w14:textId="476C932B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8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73C63DB3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5024DAE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4357049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312172CB" w14:textId="21073CA5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1</w:t>
            </w:r>
          </w:p>
        </w:tc>
        <w:tc>
          <w:tcPr>
            <w:tcW w:w="2149" w:type="dxa"/>
            <w:vAlign w:val="center"/>
          </w:tcPr>
          <w:p w14:paraId="6B3D9A27" w14:textId="2B56C365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9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354FC427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4ABAEC8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0EF3F8A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656566A0" w14:textId="2DAE513F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0</w:t>
            </w:r>
          </w:p>
        </w:tc>
        <w:tc>
          <w:tcPr>
            <w:tcW w:w="2149" w:type="dxa"/>
            <w:vAlign w:val="center"/>
          </w:tcPr>
          <w:p w14:paraId="7E1EEBA0" w14:textId="3A92CD50" w:rsidR="00422CFB" w:rsidRPr="004D1276" w:rsidRDefault="004D1276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4D1276">
              <w:rPr>
                <w:rFonts w:cs="Arial"/>
                <w:b/>
                <w:i/>
                <w:color w:val="0432FF"/>
                <w:szCs w:val="22"/>
              </w:rPr>
              <w:t>10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034261B9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16929D3B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695CE774" w14:textId="77777777" w:rsidR="00422CFB" w:rsidRPr="00411086" w:rsidRDefault="00422CFB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1D0D0A1B" w14:textId="3079BF26" w:rsidR="00422CFB" w:rsidRPr="004D1276" w:rsidRDefault="00422CFB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  <w:r w:rsidR="004D1276" w:rsidRPr="009A3422">
              <w:rPr>
                <w:rFonts w:cs="Arial"/>
                <w:b/>
                <w:i/>
                <w:color w:val="0432FF"/>
                <w:sz w:val="20"/>
              </w:rPr>
              <w:t xml:space="preserve"> The amount of organic carbon is </w:t>
            </w:r>
            <w:r w:rsidR="004D1276">
              <w:rPr>
                <w:rFonts w:cs="Arial"/>
                <w:b/>
                <w:i/>
                <w:color w:val="0432FF"/>
                <w:sz w:val="20"/>
              </w:rPr>
              <w:t>decreasing</w:t>
            </w:r>
            <w:r w:rsidR="004D1276" w:rsidRPr="009A3422">
              <w:rPr>
                <w:rFonts w:cs="Arial"/>
                <w:b/>
                <w:i/>
                <w:color w:val="0432FF"/>
                <w:sz w:val="20"/>
              </w:rPr>
              <w:t>.</w:t>
            </w:r>
          </w:p>
          <w:p w14:paraId="18497119" w14:textId="1E905982" w:rsidR="00422CFB" w:rsidRDefault="00422CFB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  <w:r w:rsidR="00303C6B" w:rsidRPr="00BC5B29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303C6B" w:rsidRPr="009A3422">
              <w:rPr>
                <w:rFonts w:cs="Arial"/>
                <w:b/>
                <w:i/>
                <w:color w:val="0432FF"/>
                <w:sz w:val="20"/>
              </w:rPr>
              <w:t xml:space="preserve">Any two fluxes </w:t>
            </w:r>
            <w:r w:rsidR="00303C6B">
              <w:rPr>
                <w:rFonts w:cs="Arial"/>
                <w:b/>
                <w:i/>
                <w:color w:val="0432FF"/>
                <w:sz w:val="20"/>
              </w:rPr>
              <w:t xml:space="preserve">with a net flux of 1 </w:t>
            </w:r>
          </w:p>
          <w:p w14:paraId="548483E7" w14:textId="77777777" w:rsidR="00422CFB" w:rsidRPr="00BC5B29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7AC51B1E" w14:textId="77777777" w:rsidR="00422CFB" w:rsidRPr="00C75714" w:rsidRDefault="00422CFB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76AE44CE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77251EF1" w14:textId="77777777" w:rsidR="00303C6B" w:rsidRPr="009A3422" w:rsidRDefault="00303C6B" w:rsidP="00303C6B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t>1 point for each answer. 2 points for graph.</w:t>
      </w:r>
    </w:p>
    <w:p w14:paraId="3C0917A4" w14:textId="6C1E83E5" w:rsidR="00303C6B" w:rsidRPr="00303C6B" w:rsidRDefault="00303C6B" w:rsidP="00303C6B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t>15 points total.</w:t>
      </w:r>
    </w:p>
    <w:p w14:paraId="4EFB29C3" w14:textId="77777777" w:rsidR="009A3422" w:rsidRPr="0079510E" w:rsidRDefault="009A3422" w:rsidP="00CC0CE7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661"/>
        <w:gridCol w:w="1577"/>
        <w:gridCol w:w="563"/>
        <w:gridCol w:w="2155"/>
      </w:tblGrid>
      <w:tr w:rsidR="00CC0CE7" w:rsidRPr="00C75714" w14:paraId="40C2B722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12AAE292" w14:textId="2AB5E43A" w:rsidR="00CC0CE7" w:rsidRPr="00C75714" w:rsidRDefault="00CC0CE7" w:rsidP="00CC0CE7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lastRenderedPageBreak/>
              <w:t>Scenario #</w:t>
            </w:r>
            <w:r>
              <w:rPr>
                <w:rFonts w:cs="Arial"/>
                <w:b/>
                <w:szCs w:val="22"/>
              </w:rPr>
              <w:t>3: Crossing lines.  Can you choose pools and fluxes that will make the graph lines cross each other?</w:t>
            </w:r>
          </w:p>
        </w:tc>
      </w:tr>
      <w:tr w:rsidR="00CC0CE7" w:rsidRPr="00C75714" w14:paraId="403CA3E6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08F860C2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3BA497F1" w14:textId="50909937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__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3465CB7F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CC0CE7" w:rsidRPr="00C75714" w14:paraId="4AF9DFEA" w14:textId="77777777" w:rsidTr="002C1FC9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1688372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5187A4E6" w14:textId="40577C73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__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661" w:type="dxa"/>
            <w:tcBorders>
              <w:left w:val="nil"/>
            </w:tcBorders>
            <w:vAlign w:val="center"/>
          </w:tcPr>
          <w:p w14:paraId="5BCDE864" w14:textId="75FA260F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89315F9" wp14:editId="5DBEA322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33655</wp:posOffset>
                      </wp:positionV>
                      <wp:extent cx="288290" cy="109855"/>
                      <wp:effectExtent l="12700" t="12700" r="16510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E0797" id="Rectangle 10" o:spid="_x0000_s1026" style="position:absolute;margin-left:.15pt;margin-top:2.65pt;width:22.7pt;height:8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577" w:type="dxa"/>
            <w:tcBorders>
              <w:left w:val="nil"/>
            </w:tcBorders>
            <w:vAlign w:val="center"/>
          </w:tcPr>
          <w:p w14:paraId="05592032" w14:textId="06562D87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563" w:type="dxa"/>
            <w:tcBorders>
              <w:left w:val="nil"/>
            </w:tcBorders>
            <w:vAlign w:val="center"/>
          </w:tcPr>
          <w:p w14:paraId="4734C5CD" w14:textId="76BD746E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D28881C" wp14:editId="3B75A19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31750</wp:posOffset>
                      </wp:positionV>
                      <wp:extent cx="288290" cy="109855"/>
                      <wp:effectExtent l="12700" t="12700" r="16510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2F36D" id="Rectangle 13" o:spid="_x0000_s1026" style="position:absolute;margin-left:-3.4pt;margin-top:2.5pt;width:22.7pt;height:8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155" w:type="dxa"/>
            <w:tcBorders>
              <w:left w:val="nil"/>
            </w:tcBorders>
            <w:vAlign w:val="center"/>
          </w:tcPr>
          <w:p w14:paraId="4E9526AF" w14:textId="77777777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CC0CE7" w:rsidRPr="00C75714" w14:paraId="7566B601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F0FF3C3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52078549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05912EB2" w14:textId="77777777" w:rsidR="00CC0CE7" w:rsidRPr="003B23F0" w:rsidRDefault="00CC0CE7" w:rsidP="00E70568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2DB908BB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2E90ABE7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7F1F78B5" w14:textId="3AFC8861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A3EC2D9" wp14:editId="1CA3318B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2351405</wp:posOffset>
                      </wp:positionV>
                      <wp:extent cx="1945005" cy="444500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BF8307" w14:textId="77777777" w:rsidR="002C1FC9" w:rsidRPr="006F0DAE" w:rsidRDefault="002C1FC9" w:rsidP="002C1F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EC2D9" id="Text Box 20" o:spid="_x0000_s1036" type="#_x0000_t202" style="position:absolute;left:0;text-align:left;margin-left:59.9pt;margin-top:185.15pt;width:153.15pt;height: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" filled="f" stroked="f">
                      <v:textbox>
                        <w:txbxContent>
                          <w:p w14:paraId="36BF8307" w14:textId="77777777" w:rsidR="002C1FC9" w:rsidRPr="006F0DAE" w:rsidRDefault="002C1FC9" w:rsidP="002C1F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6ADB2276" wp14:editId="2EBEFBAD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-86995</wp:posOffset>
                      </wp:positionV>
                      <wp:extent cx="2132965" cy="2629535"/>
                      <wp:effectExtent l="0" t="0" r="635" b="0"/>
                      <wp:wrapNone/>
                      <wp:docPr id="87" name="Group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88" name="Text Box 88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16F441F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2494F776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1E62511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528A8D2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3E165DC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90D6889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27031C7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6532693F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9FC7A70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5F211C0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29FBE46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553873A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77A965" w14:textId="2287B40F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9AA3B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2C3B143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8740FC3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78D7D11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A03BBC2" w14:textId="77777777" w:rsidR="00CC0CE7" w:rsidRPr="00932A0F" w:rsidRDefault="00CC0CE7" w:rsidP="00CC0CE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0" name="Picture 9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B2276" id="Group 87" o:spid="_x0000_s1037" style="position:absolute;left:0;text-align:left;margin-left:37.8pt;margin-top:-6.85pt;width:167.95pt;height:207.05pt;z-index:251698176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">
                      <v:shape id="Text Box 88" o:spid="_x0000_s1038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" filled="f" stroked="f">
                        <v:textbox>
                          <w:txbxContent>
                            <w:p w14:paraId="016F441F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2494F776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1E62511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528A8D2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3E165DC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90D6889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27031C7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6532693F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9FC7A70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5F211C0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29FBE46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553873A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77A965" w14:textId="2287B40F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9AA3B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2C3B143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8740FC3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78D7D11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89" o:spid="_x0000_s1039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" filled="f" stroked="f">
                        <v:textbox style="layout-flow:vertical-ideographic" inset="0,0,0,0">
                          <w:txbxContent>
                            <w:p w14:paraId="5A03BBC2" w14:textId="77777777" w:rsidR="00CC0CE7" w:rsidRPr="00932A0F" w:rsidRDefault="00CC0CE7" w:rsidP="00CC0CE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90" o:spid="_x0000_s1040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">
                        <v:imagedata r:id="rId8" o:title=""/>
                      </v:shape>
                    </v:group>
                  </w:pict>
                </mc:Fallback>
              </mc:AlternateContent>
            </w:r>
          </w:p>
        </w:tc>
      </w:tr>
      <w:tr w:rsidR="00CC0CE7" w:rsidRPr="00C75714" w14:paraId="6BC471FE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061471E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EF1FC07" w14:textId="08953CCB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2149" w:type="dxa"/>
            <w:vAlign w:val="center"/>
          </w:tcPr>
          <w:p w14:paraId="145E5FE1" w14:textId="0FC8F043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0390F99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74B87A4C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A561070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02C1799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361AA8F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64D90598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109105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438ACE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6D4DAD9F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80AA432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B4A00AF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10B00F2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3C4C07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0E191796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73AA945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20A501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3EDFB3E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41071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52B97CE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0F9A6A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47BFEE1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6C74BC9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CC5CF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1A16D7E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79659C0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4A205E1D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13AFDAF8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36B34246" w14:textId="77777777" w:rsidR="00CC0CE7" w:rsidRPr="00411086" w:rsidRDefault="00CC0CE7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1602529F" w14:textId="77777777" w:rsidR="00CC0CE7" w:rsidRPr="00422CFB" w:rsidRDefault="00CC0CE7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72285368" w14:textId="77777777" w:rsidR="00CC0CE7" w:rsidRDefault="00CC0CE7" w:rsidP="00E70568">
            <w:pPr>
              <w:adjustRightInd w:val="0"/>
              <w:rPr>
                <w:rFonts w:cs="Arial"/>
                <w:b/>
              </w:rPr>
            </w:pPr>
          </w:p>
          <w:p w14:paraId="1014BF16" w14:textId="77777777" w:rsidR="00CC0CE7" w:rsidRPr="00BC5B29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06F35DAD" w14:textId="77777777" w:rsidR="00CC0CE7" w:rsidRPr="00BC5B29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415D6F8B" w14:textId="77777777" w:rsidR="00CC0CE7" w:rsidRPr="00C75714" w:rsidRDefault="00CC0CE7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BC5B29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388CFC17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8D163EE" w14:textId="692BEF8C" w:rsidR="00303C6B" w:rsidRPr="00303C6B" w:rsidRDefault="00303C6B" w:rsidP="00303C6B">
      <w:pPr>
        <w:rPr>
          <w:b/>
          <w:i/>
          <w:color w:val="0432FF"/>
          <w:sz w:val="20"/>
        </w:rPr>
      </w:pPr>
      <w:r>
        <w:rPr>
          <w:b/>
          <w:i/>
          <w:color w:val="0432FF"/>
          <w:sz w:val="20"/>
        </w:rPr>
        <w:t>Answers will vary.</w:t>
      </w:r>
      <w:r w:rsidR="00214264">
        <w:rPr>
          <w:b/>
          <w:i/>
          <w:color w:val="0432FF"/>
          <w:sz w:val="20"/>
        </w:rPr>
        <w:t xml:space="preserve">  There should be a net flux that reduces the size of the pool with the larger initial number of atoms.</w:t>
      </w:r>
      <w:bookmarkStart w:id="0" w:name="_GoBack"/>
      <w:bookmarkEnd w:id="0"/>
    </w:p>
    <w:p w14:paraId="27376E21" w14:textId="77777777" w:rsidR="00303C6B" w:rsidRPr="009A3422" w:rsidRDefault="00303C6B" w:rsidP="00303C6B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t>1 point for each answer. 2 points for graph.</w:t>
      </w:r>
    </w:p>
    <w:p w14:paraId="7C9F1B10" w14:textId="2BA8A778" w:rsidR="00CC0CE7" w:rsidRPr="00303C6B" w:rsidRDefault="00303C6B" w:rsidP="00303C6B">
      <w:pPr>
        <w:rPr>
          <w:i/>
          <w:color w:val="FF0000"/>
          <w:sz w:val="20"/>
        </w:rPr>
      </w:pPr>
      <w:r>
        <w:rPr>
          <w:i/>
          <w:color w:val="FF0000"/>
          <w:sz w:val="20"/>
        </w:rPr>
        <w:t>15 points total.</w:t>
      </w: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661"/>
        <w:gridCol w:w="1600"/>
        <w:gridCol w:w="630"/>
        <w:gridCol w:w="2065"/>
      </w:tblGrid>
      <w:tr w:rsidR="00CC0CE7" w:rsidRPr="00C75714" w14:paraId="3EF6D149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5CFBB25F" w14:textId="045B278C" w:rsidR="00CC0CE7" w:rsidRPr="00C75714" w:rsidRDefault="00CC0CE7" w:rsidP="00CC0CE7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Scenario #</w:t>
            </w:r>
            <w:r>
              <w:rPr>
                <w:rFonts w:cs="Arial"/>
                <w:b/>
                <w:szCs w:val="22"/>
              </w:rPr>
              <w:t>4: Your choice.  Try your own pools and fluxes and record what happens.</w:t>
            </w:r>
          </w:p>
        </w:tc>
      </w:tr>
      <w:tr w:rsidR="00CC0CE7" w:rsidRPr="00C75714" w14:paraId="5169AF91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1DC7B124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0E380D5" w14:textId="47302249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__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02D21B3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CC0CE7" w:rsidRPr="00C75714" w14:paraId="66363456" w14:textId="77777777" w:rsidTr="002C1FC9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5E81312E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D48AAF3" w14:textId="449D263E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__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661" w:type="dxa"/>
            <w:tcBorders>
              <w:left w:val="nil"/>
            </w:tcBorders>
            <w:vAlign w:val="center"/>
          </w:tcPr>
          <w:p w14:paraId="07D2DBB6" w14:textId="04A3AB20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5E8914A" wp14:editId="161A933C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33020</wp:posOffset>
                      </wp:positionV>
                      <wp:extent cx="288290" cy="109855"/>
                      <wp:effectExtent l="12700" t="12700" r="16510" b="1714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D6037" id="Rectangle 18" o:spid="_x0000_s1026" style="position:absolute;margin-left:.15pt;margin-top:2.6pt;width:22.7pt;height:8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3F4387C5" w14:textId="2A8CCF18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1CBC6251" w14:textId="55A3607B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7B931E3" wp14:editId="187C3DD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32385</wp:posOffset>
                      </wp:positionV>
                      <wp:extent cx="288290" cy="109855"/>
                      <wp:effectExtent l="12700" t="12700" r="16510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930E5" id="Rectangle 17" o:spid="_x0000_s1026" style="position:absolute;margin-left:-1.5pt;margin-top:2.55pt;width:22.7pt;height:8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 w14:paraId="0214776D" w14:textId="77777777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CC0CE7" w:rsidRPr="00C75714" w14:paraId="4FAC0264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882B9BC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5A1C40C1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08ED15B1" w14:textId="77777777" w:rsidR="00CC0CE7" w:rsidRPr="003B23F0" w:rsidRDefault="00CC0CE7" w:rsidP="00E70568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0A65D828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00223A7F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3C2AC3F3" w14:textId="547F595D" w:rsidR="00CC0CE7" w:rsidRPr="00C75714" w:rsidRDefault="002C1FC9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E9F6F3C" wp14:editId="338440A4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2393315</wp:posOffset>
                      </wp:positionV>
                      <wp:extent cx="1945005" cy="44450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6ABCFF" w14:textId="77777777" w:rsidR="002C1FC9" w:rsidRPr="006F0DAE" w:rsidRDefault="002C1FC9" w:rsidP="002C1F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F6F3C" id="Text Box 19" o:spid="_x0000_s1041" type="#_x0000_t202" style="position:absolute;left:0;text-align:left;margin-left:60.05pt;margin-top:188.45pt;width:153.15pt;height: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" filled="f" stroked="f">
                      <v:textbox>
                        <w:txbxContent>
                          <w:p w14:paraId="5F6ABCFF" w14:textId="77777777" w:rsidR="002C1FC9" w:rsidRPr="006F0DAE" w:rsidRDefault="002C1FC9" w:rsidP="002C1F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1E5E84F0" wp14:editId="73D5336A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-33020</wp:posOffset>
                      </wp:positionV>
                      <wp:extent cx="2132965" cy="2629535"/>
                      <wp:effectExtent l="0" t="0" r="635" b="12065"/>
                      <wp:wrapNone/>
                      <wp:docPr id="96" name="Group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107" name="Text Box 107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8496C8D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43D62A79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A284837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6671ACE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C7C2CD8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2D15C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4E0C69B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6E302EBA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97D90AD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1242778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30B12A5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AD6F4B9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3771A34" w14:textId="34942D03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B34EAD2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821616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3A210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B6A2E6F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Text Box 108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841C23" w14:textId="77777777" w:rsidR="00CC0CE7" w:rsidRPr="00932A0F" w:rsidRDefault="00CC0CE7" w:rsidP="00CC0CE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" name="Picture 10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5E84F0" id="Group 96" o:spid="_x0000_s1042" style="position:absolute;left:0;text-align:left;margin-left:37.75pt;margin-top:-2.6pt;width:167.95pt;height:207.05pt;z-index:251705344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">
                      <v:shape id="Text Box 107" o:spid="_x0000_s1043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" filled="f" stroked="f">
                        <v:textbox>
                          <w:txbxContent>
                            <w:p w14:paraId="48496C8D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43D62A79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A284837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6671ACE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C7C2CD8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2D15C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4E0C69B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6E302EBA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97D90AD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1242778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30B12A5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AD6F4B9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3771A34" w14:textId="34942D03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B34EAD2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821616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3A210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B6A2E6F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108" o:spid="_x0000_s1044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" filled="f" stroked="f">
                        <v:textbox style="layout-flow:vertical-ideographic" inset="0,0,0,0">
                          <w:txbxContent>
                            <w:p w14:paraId="03841C23" w14:textId="77777777" w:rsidR="00CC0CE7" w:rsidRPr="00932A0F" w:rsidRDefault="00CC0CE7" w:rsidP="00CC0CE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109" o:spid="_x0000_s1045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">
                        <v:imagedata r:id="rId8" o:title=""/>
                      </v:shape>
                    </v:group>
                  </w:pict>
                </mc:Fallback>
              </mc:AlternateContent>
            </w:r>
          </w:p>
        </w:tc>
      </w:tr>
      <w:tr w:rsidR="00CC0CE7" w:rsidRPr="00C75714" w14:paraId="34CE5F8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4E498A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0C064AE" w14:textId="7B2DBD19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2149" w:type="dxa"/>
            <w:vAlign w:val="center"/>
          </w:tcPr>
          <w:p w14:paraId="0FE33B49" w14:textId="40EF6D59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171416">
              <w:rPr>
                <w:rFonts w:cs="Arial"/>
                <w:b/>
                <w:color w:val="002060"/>
                <w:szCs w:val="22"/>
              </w:rPr>
              <w:t>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1B660B5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2CFD572D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C32893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69C7DDE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3989A6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0067E65E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05D629A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E062794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1D290C8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4AD2F7A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1A74971E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0C315E9C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4079CCC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3316DE0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0F509AEC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254043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3BBEFA8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D0750D9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7CB58E4A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C209794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6963FBC7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68754D4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89DE2D6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4C1404C2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7075839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FD06311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44EB654D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77228F48" w14:textId="77777777" w:rsidR="00CC0CE7" w:rsidRPr="00411086" w:rsidRDefault="00CC0CE7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03DFABFB" w14:textId="77777777" w:rsidR="00CC0CE7" w:rsidRPr="00422CFB" w:rsidRDefault="00CC0CE7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36D5622C" w14:textId="77777777" w:rsidR="00CC0CE7" w:rsidRDefault="00CC0CE7" w:rsidP="00E70568">
            <w:pPr>
              <w:adjustRightInd w:val="0"/>
              <w:rPr>
                <w:rFonts w:cs="Arial"/>
                <w:b/>
              </w:rPr>
            </w:pPr>
          </w:p>
          <w:p w14:paraId="33240F59" w14:textId="77777777" w:rsidR="00CC0CE7" w:rsidRPr="00DF0663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096D8940" w14:textId="77777777" w:rsidR="00CC0CE7" w:rsidRPr="00DF0663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4A370D67" w14:textId="77777777" w:rsidR="00CC0CE7" w:rsidRPr="00C75714" w:rsidRDefault="00CC0CE7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DF0663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3D0A084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68D7F38F" w14:textId="77777777" w:rsidR="00303C6B" w:rsidRPr="00303C6B" w:rsidRDefault="00303C6B" w:rsidP="00303C6B">
      <w:pPr>
        <w:rPr>
          <w:b/>
          <w:i/>
          <w:color w:val="0432FF"/>
          <w:sz w:val="20"/>
        </w:rPr>
      </w:pPr>
      <w:r>
        <w:rPr>
          <w:b/>
          <w:i/>
          <w:color w:val="0432FF"/>
          <w:sz w:val="20"/>
        </w:rPr>
        <w:t>Answers will vary.</w:t>
      </w:r>
    </w:p>
    <w:p w14:paraId="159A23F3" w14:textId="7F2C9688" w:rsidR="00CC0CE7" w:rsidRPr="00BC5B29" w:rsidRDefault="00303C6B" w:rsidP="00BC5B29">
      <w:pPr>
        <w:rPr>
          <w:i/>
          <w:color w:val="FF0000"/>
          <w:sz w:val="20"/>
        </w:rPr>
      </w:pPr>
      <w:r w:rsidRPr="009A3422">
        <w:rPr>
          <w:i/>
          <w:color w:val="FF0000"/>
          <w:sz w:val="20"/>
        </w:rPr>
        <w:lastRenderedPageBreak/>
        <w:t>1 point for each answer. 2 points for graph.15 points total</w:t>
      </w:r>
      <w:r w:rsidR="00BC5B29">
        <w:rPr>
          <w:i/>
          <w:color w:val="FF0000"/>
          <w:sz w:val="20"/>
        </w:rPr>
        <w:t>.</w:t>
      </w:r>
    </w:p>
    <w:p w14:paraId="5FCB47C4" w14:textId="4A40C7A1" w:rsidR="007526C4" w:rsidRDefault="00CB2F35" w:rsidP="00CB2F35">
      <w:pPr>
        <w:pStyle w:val="Heading2"/>
      </w:pPr>
      <w:r>
        <w:t>B. Questions about Patterns</w:t>
      </w:r>
    </w:p>
    <w:p w14:paraId="20E4C1D4" w14:textId="1D0322AC" w:rsidR="0042115E" w:rsidRPr="0042115E" w:rsidRDefault="000B42C4" w:rsidP="0042115E">
      <w:r>
        <w:t>What patterns did you notice as you played the game</w:t>
      </w:r>
      <w:r w:rsidR="00DF0663">
        <w:t xml:space="preserve">? </w:t>
      </w:r>
      <w:r>
        <w:t>Use the space below to explain the patterns you saw in how fluxes can change the sizes of pools (or keep them the same).</w:t>
      </w:r>
    </w:p>
    <w:p w14:paraId="492280EE" w14:textId="4FD0A641" w:rsidR="007526C4" w:rsidRPr="0042115E" w:rsidRDefault="0042115E" w:rsidP="0042115E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Students should describe three patterns:</w:t>
      </w:r>
    </w:p>
    <w:p w14:paraId="41CF7BE4" w14:textId="5DAFD2B5" w:rsidR="0042115E" w:rsidRPr="0042115E" w:rsidRDefault="0042115E" w:rsidP="0042115E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When opposing fluxes are equal, pool sizes stay the same.</w:t>
      </w:r>
    </w:p>
    <w:p w14:paraId="1286EFF2" w14:textId="726A3340" w:rsidR="0042115E" w:rsidRPr="0042115E" w:rsidRDefault="0042115E" w:rsidP="0042115E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When opposing fluxes are not equal, pool sizes change.</w:t>
      </w:r>
    </w:p>
    <w:p w14:paraId="3D3341A5" w14:textId="6F3D160F" w:rsidR="0042115E" w:rsidRDefault="0042115E" w:rsidP="0042115E">
      <w:pPr>
        <w:tabs>
          <w:tab w:val="left" w:pos="4133"/>
        </w:tabs>
        <w:spacing w:after="0"/>
        <w:rPr>
          <w:rFonts w:cs="Arial"/>
          <w:b/>
          <w:color w:val="0432FF"/>
          <w:szCs w:val="22"/>
        </w:rPr>
      </w:pPr>
      <w:r w:rsidRPr="0042115E">
        <w:rPr>
          <w:rFonts w:cs="Arial"/>
          <w:b/>
          <w:color w:val="0432FF"/>
          <w:szCs w:val="22"/>
        </w:rPr>
        <w:t>How fast the pool sizes change depends on the difference between the opposing fluxes (or the net flux).</w:t>
      </w:r>
    </w:p>
    <w:p w14:paraId="5B47B62F" w14:textId="6C97EDD8" w:rsidR="00206DEE" w:rsidRPr="00BC5B29" w:rsidRDefault="0042115E" w:rsidP="00BC5B29">
      <w:pPr>
        <w:tabs>
          <w:tab w:val="left" w:pos="4133"/>
        </w:tabs>
        <w:spacing w:after="0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each correct pattern. 3 points total.</w:t>
      </w:r>
    </w:p>
    <w:sectPr w:rsidR="00206DEE" w:rsidRPr="00BC5B29" w:rsidSect="00F538F4"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D6284" w14:textId="77777777" w:rsidR="00650411" w:rsidRDefault="00650411">
      <w:r>
        <w:separator/>
      </w:r>
    </w:p>
  </w:endnote>
  <w:endnote w:type="continuationSeparator" w:id="0">
    <w:p w14:paraId="58836C37" w14:textId="77777777" w:rsidR="00650411" w:rsidRDefault="0065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163AA81F" w:rsidR="00F538F4" w:rsidRPr="00C43C67" w:rsidRDefault="00C43C67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43C67">
      <w:rPr>
        <w:i/>
        <w:color w:val="000000" w:themeColor="text1"/>
        <w:sz w:val="16"/>
        <w:szCs w:val="16"/>
      </w:rPr>
      <w:t xml:space="preserve">Ecosystems </w:t>
    </w:r>
    <w:r w:rsidR="00F538F4" w:rsidRPr="00C43C67">
      <w:rPr>
        <w:i/>
        <w:color w:val="000000" w:themeColor="text1"/>
        <w:sz w:val="16"/>
        <w:szCs w:val="16"/>
      </w:rPr>
      <w:t>Unit, Activity</w:t>
    </w:r>
    <w:r w:rsidRPr="00C43C67">
      <w:rPr>
        <w:i/>
        <w:color w:val="000000" w:themeColor="text1"/>
        <w:sz w:val="16"/>
        <w:szCs w:val="16"/>
      </w:rPr>
      <w:t xml:space="preserve"> 4.1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C43C67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26783C04" w:rsidR="00F538F4" w:rsidRPr="00C43C67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5602">
      <w:rPr>
        <w:i/>
        <w:color w:val="FF0000"/>
        <w:sz w:val="16"/>
        <w:szCs w:val="16"/>
      </w:rPr>
      <w:t xml:space="preserve"> </w:t>
    </w:r>
    <w:r w:rsidR="00C43C67">
      <w:rPr>
        <w:i/>
        <w:color w:val="000000" w:themeColor="text1"/>
        <w:sz w:val="16"/>
        <w:szCs w:val="16"/>
      </w:rPr>
      <w:t>Ecosystems</w:t>
    </w:r>
    <w:r w:rsidR="00C43C67" w:rsidRPr="00C43C67">
      <w:rPr>
        <w:i/>
        <w:color w:val="000000" w:themeColor="text1"/>
        <w:sz w:val="16"/>
        <w:szCs w:val="16"/>
      </w:rPr>
      <w:t xml:space="preserve"> </w:t>
    </w:r>
    <w:r w:rsidRPr="00C43C67">
      <w:rPr>
        <w:i/>
        <w:color w:val="000000" w:themeColor="text1"/>
        <w:sz w:val="16"/>
        <w:szCs w:val="16"/>
      </w:rPr>
      <w:t>Unit, Activit</w:t>
    </w:r>
    <w:r w:rsidR="00C43C67" w:rsidRPr="00C43C67">
      <w:rPr>
        <w:i/>
        <w:color w:val="000000" w:themeColor="text1"/>
        <w:sz w:val="16"/>
        <w:szCs w:val="16"/>
      </w:rPr>
      <w:t>y 4.1</w:t>
    </w:r>
  </w:p>
  <w:p w14:paraId="37DCE365" w14:textId="6E410C75" w:rsidR="00F538F4" w:rsidRPr="00C43C67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43C67">
      <w:rPr>
        <w:i/>
        <w:color w:val="000000" w:themeColor="text1"/>
        <w:sz w:val="16"/>
        <w:szCs w:val="16"/>
      </w:rPr>
      <w:t>Carbon: Transformations in Matter and Energy 201</w:t>
    </w:r>
    <w:r w:rsidR="00C46795">
      <w:rPr>
        <w:i/>
        <w:color w:val="000000" w:themeColor="text1"/>
        <w:sz w:val="16"/>
        <w:szCs w:val="16"/>
      </w:rPr>
      <w:t>9</w:t>
    </w:r>
  </w:p>
  <w:p w14:paraId="300C7344" w14:textId="77777777" w:rsidR="00F538F4" w:rsidRPr="00C43C67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C43C67">
      <w:rPr>
        <w:i/>
        <w:color w:val="000000" w:themeColor="text1"/>
        <w:sz w:val="16"/>
        <w:szCs w:val="16"/>
      </w:rPr>
      <w:t>Michigan State University</w:t>
    </w:r>
  </w:p>
  <w:p w14:paraId="68AED390" w14:textId="77777777" w:rsidR="007F4969" w:rsidRPr="007F65AC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D4471" w14:textId="77777777" w:rsidR="00650411" w:rsidRDefault="00650411">
      <w:r>
        <w:separator/>
      </w:r>
    </w:p>
  </w:footnote>
  <w:footnote w:type="continuationSeparator" w:id="0">
    <w:p w14:paraId="1083691C" w14:textId="77777777" w:rsidR="00650411" w:rsidRDefault="0065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64F8F"/>
    <w:rsid w:val="00080F0A"/>
    <w:rsid w:val="000B42C4"/>
    <w:rsid w:val="000C42BE"/>
    <w:rsid w:val="000D2486"/>
    <w:rsid w:val="000E360D"/>
    <w:rsid w:val="00101A68"/>
    <w:rsid w:val="001227DB"/>
    <w:rsid w:val="00135C69"/>
    <w:rsid w:val="001401F3"/>
    <w:rsid w:val="0016032A"/>
    <w:rsid w:val="00171416"/>
    <w:rsid w:val="00184C6A"/>
    <w:rsid w:val="00206DEE"/>
    <w:rsid w:val="00214264"/>
    <w:rsid w:val="0023266B"/>
    <w:rsid w:val="00244DAB"/>
    <w:rsid w:val="00261AB8"/>
    <w:rsid w:val="002A5C2F"/>
    <w:rsid w:val="002C1FC9"/>
    <w:rsid w:val="002C6C7E"/>
    <w:rsid w:val="00303C6B"/>
    <w:rsid w:val="00371E47"/>
    <w:rsid w:val="003C1F5D"/>
    <w:rsid w:val="00420AF4"/>
    <w:rsid w:val="0042115E"/>
    <w:rsid w:val="00422CFB"/>
    <w:rsid w:val="00491B18"/>
    <w:rsid w:val="004D1276"/>
    <w:rsid w:val="00545934"/>
    <w:rsid w:val="00545D34"/>
    <w:rsid w:val="00595E94"/>
    <w:rsid w:val="00650411"/>
    <w:rsid w:val="006F0DAE"/>
    <w:rsid w:val="00720551"/>
    <w:rsid w:val="0072086B"/>
    <w:rsid w:val="007422D2"/>
    <w:rsid w:val="007526C4"/>
    <w:rsid w:val="00790720"/>
    <w:rsid w:val="0079510E"/>
    <w:rsid w:val="007B56AC"/>
    <w:rsid w:val="007F4969"/>
    <w:rsid w:val="007F65AC"/>
    <w:rsid w:val="008423F7"/>
    <w:rsid w:val="00856C1D"/>
    <w:rsid w:val="0086009D"/>
    <w:rsid w:val="00861A04"/>
    <w:rsid w:val="008A60D7"/>
    <w:rsid w:val="008C1C0E"/>
    <w:rsid w:val="008D59AE"/>
    <w:rsid w:val="008E016E"/>
    <w:rsid w:val="009612ED"/>
    <w:rsid w:val="00983032"/>
    <w:rsid w:val="009A3422"/>
    <w:rsid w:val="00A25C2F"/>
    <w:rsid w:val="00A40110"/>
    <w:rsid w:val="00A65CBE"/>
    <w:rsid w:val="00B033A4"/>
    <w:rsid w:val="00B56E42"/>
    <w:rsid w:val="00BA2835"/>
    <w:rsid w:val="00BB67BB"/>
    <w:rsid w:val="00BB695C"/>
    <w:rsid w:val="00BC5B29"/>
    <w:rsid w:val="00C23554"/>
    <w:rsid w:val="00C43C67"/>
    <w:rsid w:val="00C451A7"/>
    <w:rsid w:val="00C46795"/>
    <w:rsid w:val="00C56BC7"/>
    <w:rsid w:val="00C614B0"/>
    <w:rsid w:val="00C71817"/>
    <w:rsid w:val="00C74A5F"/>
    <w:rsid w:val="00CA47D3"/>
    <w:rsid w:val="00CB2F35"/>
    <w:rsid w:val="00CC0CE7"/>
    <w:rsid w:val="00CD4BA1"/>
    <w:rsid w:val="00D1024C"/>
    <w:rsid w:val="00D21225"/>
    <w:rsid w:val="00D7108D"/>
    <w:rsid w:val="00D73EAB"/>
    <w:rsid w:val="00DB00DC"/>
    <w:rsid w:val="00DD04A3"/>
    <w:rsid w:val="00DE45F3"/>
    <w:rsid w:val="00DF0663"/>
    <w:rsid w:val="00E30B7E"/>
    <w:rsid w:val="00E61F11"/>
    <w:rsid w:val="00EA1B17"/>
    <w:rsid w:val="00F17224"/>
    <w:rsid w:val="00F538F4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39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11</cp:revision>
  <dcterms:created xsi:type="dcterms:W3CDTF">2017-12-15T14:28:00Z</dcterms:created>
  <dcterms:modified xsi:type="dcterms:W3CDTF">2019-12-31T16:38:00Z</dcterms:modified>
</cp:coreProperties>
</file>